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C6EF7" w14:textId="77777777" w:rsidR="00116AB2" w:rsidRDefault="00116AB2" w:rsidP="00116A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JUSTER</w:t>
      </w:r>
      <w:r>
        <w:rPr>
          <w:rFonts w:cs="Times New Roman"/>
          <w:szCs w:val="24"/>
        </w:rPr>
        <w:t xml:space="preserve">      (fl.1420)</w:t>
      </w:r>
    </w:p>
    <w:p w14:paraId="42E9A26B" w14:textId="77777777" w:rsidR="00116AB2" w:rsidRDefault="00116AB2" w:rsidP="00116A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1808AE8D" w14:textId="77777777" w:rsidR="00116AB2" w:rsidRDefault="00116AB2" w:rsidP="00116AB2">
      <w:pPr>
        <w:pStyle w:val="NoSpacing"/>
        <w:rPr>
          <w:rFonts w:cs="Times New Roman"/>
          <w:szCs w:val="24"/>
        </w:rPr>
      </w:pPr>
    </w:p>
    <w:p w14:paraId="201D1C3C" w14:textId="77777777" w:rsidR="00116AB2" w:rsidRDefault="00116AB2" w:rsidP="00116AB2">
      <w:pPr>
        <w:pStyle w:val="NoSpacing"/>
        <w:rPr>
          <w:rFonts w:cs="Times New Roman"/>
          <w:szCs w:val="24"/>
        </w:rPr>
      </w:pPr>
    </w:p>
    <w:p w14:paraId="0DDD72A6" w14:textId="77777777" w:rsidR="006255A8" w:rsidRPr="006255A8" w:rsidRDefault="006255A8" w:rsidP="006255A8">
      <w:pPr>
        <w:pStyle w:val="NoSpacing"/>
        <w:rPr>
          <w:rFonts w:cs="Times New Roman"/>
          <w:szCs w:val="24"/>
        </w:rPr>
      </w:pPr>
      <w:r w:rsidRPr="006255A8">
        <w:rPr>
          <w:rFonts w:cs="Times New Roman"/>
          <w:szCs w:val="24"/>
        </w:rPr>
        <w:t xml:space="preserve">         1414/5</w:t>
      </w:r>
      <w:r w:rsidRPr="006255A8">
        <w:rPr>
          <w:rFonts w:cs="Times New Roman"/>
          <w:szCs w:val="24"/>
        </w:rPr>
        <w:tab/>
        <w:t>Fellow of Merton College.</w:t>
      </w:r>
    </w:p>
    <w:p w14:paraId="0383FB29" w14:textId="77777777" w:rsidR="006255A8" w:rsidRPr="006255A8" w:rsidRDefault="006255A8" w:rsidP="006255A8">
      <w:pPr>
        <w:pStyle w:val="NoSpacing"/>
        <w:rPr>
          <w:rFonts w:cs="Times New Roman"/>
          <w:szCs w:val="24"/>
        </w:rPr>
      </w:pPr>
      <w:r w:rsidRPr="006255A8">
        <w:rPr>
          <w:rFonts w:cs="Times New Roman"/>
          <w:szCs w:val="24"/>
        </w:rPr>
        <w:tab/>
      </w:r>
      <w:r w:rsidRPr="006255A8">
        <w:rPr>
          <w:rFonts w:cs="Times New Roman"/>
          <w:szCs w:val="24"/>
        </w:rPr>
        <w:tab/>
        <w:t>(“Memorials of Merton College, with Biographical Notices of the Wardens and</w:t>
      </w:r>
    </w:p>
    <w:p w14:paraId="794717DA" w14:textId="77777777" w:rsidR="006255A8" w:rsidRPr="006255A8" w:rsidRDefault="006255A8" w:rsidP="006255A8">
      <w:pPr>
        <w:pStyle w:val="NoSpacing"/>
        <w:ind w:left="720" w:firstLine="720"/>
        <w:rPr>
          <w:rFonts w:cs="Times New Roman"/>
          <w:szCs w:val="24"/>
        </w:rPr>
      </w:pPr>
      <w:r w:rsidRPr="006255A8">
        <w:rPr>
          <w:rFonts w:cs="Times New Roman"/>
          <w:szCs w:val="24"/>
        </w:rPr>
        <w:t>Fellows” by Hon. George C.Brodrick, printed for the Oxford Historical at the</w:t>
      </w:r>
    </w:p>
    <w:p w14:paraId="3466BA8D" w14:textId="0780623F" w:rsidR="006255A8" w:rsidRDefault="006255A8" w:rsidP="006255A8">
      <w:pPr>
        <w:pStyle w:val="NoSpacing"/>
        <w:ind w:left="720" w:firstLine="720"/>
        <w:rPr>
          <w:rFonts w:cs="Times New Roman"/>
          <w:szCs w:val="24"/>
        </w:rPr>
      </w:pPr>
      <w:r w:rsidRPr="006255A8">
        <w:rPr>
          <w:rFonts w:cs="Times New Roman"/>
          <w:szCs w:val="24"/>
        </w:rPr>
        <w:t>Clarenden Press, 1885 p.229)</w:t>
      </w:r>
    </w:p>
    <w:p w14:paraId="17D0E871" w14:textId="77777777" w:rsidR="00116AB2" w:rsidRDefault="00116AB2" w:rsidP="00116A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>Proctor.</w:t>
      </w:r>
    </w:p>
    <w:p w14:paraId="4471E4D5" w14:textId="77777777" w:rsidR="00116AB2" w:rsidRDefault="00116AB2" w:rsidP="00116A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("Oxford Honours 1220 – 1896" pub. The Clarendon Press 1894 p.141)</w:t>
      </w:r>
    </w:p>
    <w:p w14:paraId="6064988B" w14:textId="77777777" w:rsidR="00116AB2" w:rsidRDefault="00116AB2" w:rsidP="00116AB2">
      <w:pPr>
        <w:pStyle w:val="NoSpacing"/>
        <w:rPr>
          <w:rFonts w:cs="Times New Roman"/>
          <w:szCs w:val="24"/>
        </w:rPr>
      </w:pPr>
    </w:p>
    <w:p w14:paraId="0E3CEC2F" w14:textId="77777777" w:rsidR="00116AB2" w:rsidRDefault="00116AB2" w:rsidP="00116AB2">
      <w:pPr>
        <w:pStyle w:val="NoSpacing"/>
        <w:rPr>
          <w:rFonts w:cs="Times New Roman"/>
          <w:szCs w:val="24"/>
        </w:rPr>
      </w:pPr>
    </w:p>
    <w:p w14:paraId="523D78D3" w14:textId="77777777" w:rsidR="00116AB2" w:rsidRDefault="00116AB2" w:rsidP="00116A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2024</w:t>
      </w:r>
    </w:p>
    <w:p w14:paraId="05AA8734" w14:textId="41634307" w:rsidR="006255A8" w:rsidRDefault="006255A8" w:rsidP="00116A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November 2025</w:t>
      </w:r>
    </w:p>
    <w:p w14:paraId="3EAFC06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2A60B" w14:textId="77777777" w:rsidR="00116AB2" w:rsidRDefault="00116AB2" w:rsidP="009139A6">
      <w:r>
        <w:separator/>
      </w:r>
    </w:p>
  </w:endnote>
  <w:endnote w:type="continuationSeparator" w:id="0">
    <w:p w14:paraId="1151711C" w14:textId="77777777" w:rsidR="00116AB2" w:rsidRDefault="00116A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887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5ED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E3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6394F" w14:textId="77777777" w:rsidR="00116AB2" w:rsidRDefault="00116AB2" w:rsidP="009139A6">
      <w:r>
        <w:separator/>
      </w:r>
    </w:p>
  </w:footnote>
  <w:footnote w:type="continuationSeparator" w:id="0">
    <w:p w14:paraId="1599C604" w14:textId="77777777" w:rsidR="00116AB2" w:rsidRDefault="00116A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850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5DB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808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AB2"/>
    <w:rsid w:val="000666E0"/>
    <w:rsid w:val="00116AB2"/>
    <w:rsid w:val="002510B7"/>
    <w:rsid w:val="00270799"/>
    <w:rsid w:val="005C130B"/>
    <w:rsid w:val="006255A8"/>
    <w:rsid w:val="00625C2A"/>
    <w:rsid w:val="00826F5C"/>
    <w:rsid w:val="009139A6"/>
    <w:rsid w:val="009411C2"/>
    <w:rsid w:val="009448BB"/>
    <w:rsid w:val="00947624"/>
    <w:rsid w:val="00A3176C"/>
    <w:rsid w:val="00A95DF3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82B3E"/>
  <w15:chartTrackingRefBased/>
  <w15:docId w15:val="{B6AD7C0E-2081-43D3-96E4-162A10D07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53</Words>
  <Characters>363</Characters>
  <Application>Microsoft Office Word</Application>
  <DocSecurity>0</DocSecurity>
  <Lines>12</Lines>
  <Paragraphs>10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2024-11-29T20:11:00Z</dcterms:created>
  <dcterms:modified xsi:type="dcterms:W3CDTF">2025-11-16T20:39:00Z</dcterms:modified>
</cp:coreProperties>
</file>